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6AB53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BRAUNCHE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14:paraId="25C771C3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F63FAD0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</w:p>
    <w:p w14:paraId="6999E782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</w:p>
    <w:p w14:paraId="5053606F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Dec.1439</w:t>
      </w:r>
      <w:r>
        <w:rPr>
          <w:rFonts w:ascii="Times New Roman" w:hAnsi="Times New Roman" w:cs="Times New Roman"/>
          <w:sz w:val="24"/>
          <w:szCs w:val="24"/>
        </w:rPr>
        <w:tab/>
        <w:t xml:space="preserve">We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Amfles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armourer(q.v.), gave his goods and </w:t>
      </w:r>
    </w:p>
    <w:p w14:paraId="29A765FB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chattels to William Spicer, armourer(q.v.), and Laurence Porter(q.v.).</w:t>
      </w:r>
    </w:p>
    <w:p w14:paraId="160017FE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Plea and Memoranda Rolls preserved among the archives of </w:t>
      </w:r>
    </w:p>
    <w:p w14:paraId="1CA51B88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Corporation of the City of London at the Guildhall A.D. 1437-1457,</w:t>
      </w:r>
    </w:p>
    <w:p w14:paraId="051DE2FD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edited by Philip E. Jones, pub. Cambridge University Press 1954 p.163).</w:t>
      </w:r>
    </w:p>
    <w:p w14:paraId="6699A853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</w:p>
    <w:p w14:paraId="2FDB5CA2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</w:p>
    <w:p w14:paraId="0D7D7C96" w14:textId="77777777" w:rsidR="001C029F" w:rsidRDefault="001C029F" w:rsidP="001C0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1439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F9F79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05D7" w14:textId="77777777" w:rsidR="001C029F" w:rsidRDefault="001C029F" w:rsidP="009139A6">
      <w:r>
        <w:separator/>
      </w:r>
    </w:p>
  </w:endnote>
  <w:endnote w:type="continuationSeparator" w:id="0">
    <w:p w14:paraId="66F3FAE5" w14:textId="77777777" w:rsidR="001C029F" w:rsidRDefault="001C02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D2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9C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D4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256D5" w14:textId="77777777" w:rsidR="001C029F" w:rsidRDefault="001C029F" w:rsidP="009139A6">
      <w:r>
        <w:separator/>
      </w:r>
    </w:p>
  </w:footnote>
  <w:footnote w:type="continuationSeparator" w:id="0">
    <w:p w14:paraId="3F066E50" w14:textId="77777777" w:rsidR="001C029F" w:rsidRDefault="001C02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F6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40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B68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9F"/>
    <w:rsid w:val="000666E0"/>
    <w:rsid w:val="001C029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648E1"/>
  <w15:chartTrackingRefBased/>
  <w15:docId w15:val="{71389C95-1E6D-474F-B3E5-8F62BA4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29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2022-04-04T15:22:00Z</dcterms:created>
  <dcterms:modified xsi:type="dcterms:W3CDTF">2022-04-04T15:23:00Z</dcterms:modified>
</cp:coreProperties>
</file>